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FA6EF" w14:textId="274809E0" w:rsidR="00545838" w:rsidRDefault="00545838" w:rsidP="005458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SCOLMAYST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08</w:t>
      </w:r>
      <w:r>
        <w:rPr>
          <w:rFonts w:cs="Times New Roman"/>
          <w:szCs w:val="24"/>
        </w:rPr>
        <w:t>)</w:t>
      </w:r>
    </w:p>
    <w:p w14:paraId="28C3FAFD" w14:textId="77777777" w:rsidR="00545838" w:rsidRDefault="00545838" w:rsidP="005458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1807F6D" w14:textId="77777777" w:rsidR="00545838" w:rsidRDefault="00545838" w:rsidP="00545838">
      <w:pPr>
        <w:pStyle w:val="NoSpacing"/>
        <w:rPr>
          <w:rFonts w:cs="Times New Roman"/>
          <w:szCs w:val="24"/>
        </w:rPr>
      </w:pPr>
    </w:p>
    <w:p w14:paraId="39A51EF6" w14:textId="77777777" w:rsidR="00545838" w:rsidRDefault="00545838" w:rsidP="00545838">
      <w:pPr>
        <w:pStyle w:val="NoSpacing"/>
        <w:rPr>
          <w:rFonts w:cs="Times New Roman"/>
          <w:szCs w:val="24"/>
        </w:rPr>
      </w:pPr>
    </w:p>
    <w:p w14:paraId="0EA19D36" w14:textId="20D5255A" w:rsidR="00545838" w:rsidRDefault="00545838" w:rsidP="005458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9 Jun.1408</w:t>
      </w:r>
      <w:r>
        <w:rPr>
          <w:rFonts w:cs="Times New Roman"/>
          <w:szCs w:val="24"/>
        </w:rPr>
        <w:tab/>
        <w:t>He was ordained to his first tonsure.</w:t>
      </w:r>
    </w:p>
    <w:p w14:paraId="6918D763" w14:textId="77777777" w:rsidR="00545838" w:rsidRDefault="00545838" w:rsidP="005458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790BE8B2" w14:textId="77777777" w:rsidR="00545838" w:rsidRDefault="00545838" w:rsidP="00545838">
      <w:pPr>
        <w:pStyle w:val="NoSpacing"/>
        <w:rPr>
          <w:rFonts w:cs="Times New Roman"/>
          <w:szCs w:val="24"/>
        </w:rPr>
      </w:pPr>
    </w:p>
    <w:p w14:paraId="58EAFEE8" w14:textId="77777777" w:rsidR="00545838" w:rsidRDefault="00545838" w:rsidP="00545838">
      <w:pPr>
        <w:pStyle w:val="NoSpacing"/>
        <w:rPr>
          <w:rFonts w:cs="Times New Roman"/>
          <w:szCs w:val="24"/>
        </w:rPr>
      </w:pPr>
    </w:p>
    <w:p w14:paraId="4A41E911" w14:textId="77777777" w:rsidR="00545838" w:rsidRPr="002F0FCE" w:rsidRDefault="00545838" w:rsidP="005458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6B2B2930" w14:textId="5D970266" w:rsidR="00BA00AB" w:rsidRPr="00545838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5458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0F04" w14:textId="77777777" w:rsidR="00545838" w:rsidRDefault="00545838" w:rsidP="009139A6">
      <w:r>
        <w:separator/>
      </w:r>
    </w:p>
  </w:endnote>
  <w:endnote w:type="continuationSeparator" w:id="0">
    <w:p w14:paraId="14D29CDD" w14:textId="77777777" w:rsidR="00545838" w:rsidRDefault="005458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41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38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27B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18BC" w14:textId="77777777" w:rsidR="00545838" w:rsidRDefault="00545838" w:rsidP="009139A6">
      <w:r>
        <w:separator/>
      </w:r>
    </w:p>
  </w:footnote>
  <w:footnote w:type="continuationSeparator" w:id="0">
    <w:p w14:paraId="6947DC85" w14:textId="77777777" w:rsidR="00545838" w:rsidRDefault="005458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D0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ABE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9EE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38"/>
    <w:rsid w:val="000666E0"/>
    <w:rsid w:val="002510B7"/>
    <w:rsid w:val="0054583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E867E"/>
  <w15:chartTrackingRefBased/>
  <w15:docId w15:val="{0ECD7E20-2CB2-46F2-A293-57C391AD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2022-12-06T13:21:00Z</dcterms:created>
  <dcterms:modified xsi:type="dcterms:W3CDTF">2022-12-06T13:23:00Z</dcterms:modified>
</cp:coreProperties>
</file>